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3D5F8" w14:textId="1C647F27" w:rsidR="007A0C9A" w:rsidRPr="009A0282" w:rsidRDefault="00AA679B" w:rsidP="00781951">
      <w:pPr>
        <w:pStyle w:val="Rubrik"/>
        <w:rPr>
          <w:rFonts w:ascii="Bricolage Grotesque 48pt Conden" w:hAnsi="Bricolage Grotesque 48pt Conden"/>
          <w:color w:val="EE0000"/>
          <w:sz w:val="72"/>
          <w:szCs w:val="72"/>
        </w:rPr>
      </w:pPr>
      <w:r w:rsidRPr="009A0282">
        <w:rPr>
          <w:rFonts w:ascii="Bricolage Grotesque 48pt Conden" w:hAnsi="Bricolage Grotesque 48pt Conden"/>
          <w:color w:val="EE0000"/>
          <w:sz w:val="72"/>
          <w:szCs w:val="72"/>
        </w:rPr>
        <w:fldChar w:fldCharType="begin">
          <w:ffData>
            <w:name w:val=""/>
            <w:enabled/>
            <w:calcOnExit w:val="0"/>
            <w:textInput>
              <w:default w:val="[Rubrik]"/>
            </w:textInput>
          </w:ffData>
        </w:fldChar>
      </w:r>
      <w:r w:rsidRPr="009A0282">
        <w:rPr>
          <w:rFonts w:ascii="Bricolage Grotesque 48pt Conden" w:hAnsi="Bricolage Grotesque 48pt Conden"/>
          <w:color w:val="EE0000"/>
          <w:sz w:val="72"/>
          <w:szCs w:val="72"/>
        </w:rPr>
        <w:instrText xml:space="preserve"> FORMTEXT </w:instrText>
      </w:r>
      <w:r w:rsidRPr="009A0282">
        <w:rPr>
          <w:rFonts w:ascii="Bricolage Grotesque 48pt Conden" w:hAnsi="Bricolage Grotesque 48pt Conden"/>
          <w:color w:val="EE0000"/>
          <w:sz w:val="72"/>
          <w:szCs w:val="72"/>
        </w:rPr>
      </w:r>
      <w:r w:rsidRPr="009A0282">
        <w:rPr>
          <w:rFonts w:ascii="Bricolage Grotesque 48pt Conden" w:hAnsi="Bricolage Grotesque 48pt Conden"/>
          <w:color w:val="EE0000"/>
          <w:sz w:val="72"/>
          <w:szCs w:val="72"/>
        </w:rPr>
        <w:fldChar w:fldCharType="separate"/>
      </w:r>
      <w:r w:rsidR="009A0282" w:rsidRPr="009A0282">
        <w:rPr>
          <w:rFonts w:ascii="Bricolage Grotesque 48pt Conden" w:hAnsi="Bricolage Grotesque 48pt Conden"/>
          <w:noProof/>
          <w:color w:val="EE0000"/>
          <w:sz w:val="72"/>
          <w:szCs w:val="72"/>
        </w:rPr>
        <w:t>[RUBRIK]</w:t>
      </w:r>
      <w:r w:rsidRPr="009A0282">
        <w:rPr>
          <w:rFonts w:ascii="Bricolage Grotesque 48pt Conden" w:hAnsi="Bricolage Grotesque 48pt Conden"/>
          <w:color w:val="EE0000"/>
          <w:sz w:val="72"/>
          <w:szCs w:val="72"/>
        </w:rPr>
        <w:fldChar w:fldCharType="end"/>
      </w:r>
    </w:p>
    <w:p w14:paraId="50244550" w14:textId="63B026F0" w:rsidR="007A0C9A" w:rsidRPr="009A0282" w:rsidRDefault="00FF574B" w:rsidP="00FF574B">
      <w:pPr>
        <w:pStyle w:val="Datum"/>
        <w:rPr>
          <w:color w:val="330000"/>
        </w:rPr>
      </w:pPr>
      <w:r w:rsidRPr="009A0282">
        <w:rPr>
          <w:color w:val="330000"/>
        </w:rPr>
        <w:fldChar w:fldCharType="begin"/>
      </w:r>
      <w:r w:rsidRPr="009A0282">
        <w:rPr>
          <w:color w:val="330000"/>
        </w:rPr>
        <w:instrText xml:space="preserve"> SAVEDATE  \@ "yyyy.MM.dd"  </w:instrText>
      </w:r>
      <w:r w:rsidRPr="009A0282">
        <w:rPr>
          <w:color w:val="330000"/>
        </w:rPr>
        <w:fldChar w:fldCharType="separate"/>
      </w:r>
      <w:r w:rsidR="009A0282" w:rsidRPr="009A0282">
        <w:rPr>
          <w:noProof/>
          <w:color w:val="330000"/>
        </w:rPr>
        <w:t>2025.11.27</w:t>
      </w:r>
      <w:r w:rsidRPr="009A0282">
        <w:rPr>
          <w:color w:val="330000"/>
        </w:rPr>
        <w:fldChar w:fldCharType="end"/>
      </w:r>
    </w:p>
    <w:p w14:paraId="1A83ED13" w14:textId="77777777" w:rsidR="00DB785B" w:rsidRPr="009A0282" w:rsidRDefault="00995794" w:rsidP="002F25EB">
      <w:pPr>
        <w:pStyle w:val="Brdtext"/>
        <w:rPr>
          <w:rStyle w:val="BrdtextChar"/>
          <w:color w:val="330000"/>
        </w:rPr>
      </w:pPr>
      <w:r w:rsidRPr="009A0282">
        <w:rPr>
          <w:rStyle w:val="BrdtextChar"/>
          <w:color w:val="330000"/>
        </w:rPr>
        <w:fldChar w:fldCharType="begin">
          <w:ffData>
            <w:name w:val=""/>
            <w:enabled/>
            <w:calcOnExit w:val="0"/>
            <w:textInput>
              <w:default w:val="[Skriv text här]"/>
            </w:textInput>
          </w:ffData>
        </w:fldChar>
      </w:r>
      <w:r w:rsidRPr="009A0282">
        <w:rPr>
          <w:rStyle w:val="BrdtextChar"/>
          <w:color w:val="330000"/>
        </w:rPr>
        <w:instrText xml:space="preserve"> FORMTEXT </w:instrText>
      </w:r>
      <w:r w:rsidRPr="009A0282">
        <w:rPr>
          <w:rStyle w:val="BrdtextChar"/>
          <w:color w:val="330000"/>
        </w:rPr>
      </w:r>
      <w:r w:rsidRPr="009A0282">
        <w:rPr>
          <w:rStyle w:val="BrdtextChar"/>
          <w:color w:val="330000"/>
        </w:rPr>
        <w:fldChar w:fldCharType="separate"/>
      </w:r>
      <w:r w:rsidRPr="009A0282">
        <w:rPr>
          <w:rStyle w:val="BrdtextChar"/>
          <w:color w:val="330000"/>
        </w:rPr>
        <w:t>[Skriv text här]</w:t>
      </w:r>
      <w:r w:rsidRPr="009A0282">
        <w:rPr>
          <w:rStyle w:val="BrdtextChar"/>
          <w:color w:val="330000"/>
        </w:rPr>
        <w:fldChar w:fldCharType="end"/>
      </w:r>
    </w:p>
    <w:p w14:paraId="522AB1AA" w14:textId="77777777" w:rsidR="002F25EB" w:rsidRDefault="002F25EB" w:rsidP="00FF574B"/>
    <w:p w14:paraId="4AEEB6B3" w14:textId="77777777" w:rsidR="002F25EB" w:rsidRDefault="002F25EB" w:rsidP="00FF574B"/>
    <w:p w14:paraId="42E3D91A" w14:textId="77777777" w:rsidR="002F25EB" w:rsidRPr="00B24EA6" w:rsidRDefault="002F25EB" w:rsidP="00FF574B">
      <w:pPr>
        <w:rPr>
          <w:rFonts w:ascii="Libre Franklin Black" w:hAnsi="Libre Franklin Black"/>
        </w:rPr>
      </w:pPr>
    </w:p>
    <w:p w14:paraId="3A0C9FC0" w14:textId="77777777" w:rsidR="003F190B" w:rsidRPr="009A0282" w:rsidRDefault="003E3118" w:rsidP="00761A78">
      <w:pPr>
        <w:pStyle w:val="Avslutandetext"/>
        <w:rPr>
          <w:rStyle w:val="BrdtextChar"/>
          <w:color w:val="330000"/>
        </w:rPr>
      </w:pPr>
      <w:r w:rsidRPr="009A0282">
        <w:rPr>
          <w:rStyle w:val="BrdtextChar"/>
          <w:color w:val="330000"/>
        </w:rPr>
        <w:fldChar w:fldCharType="begin">
          <w:ffData>
            <w:name w:val=""/>
            <w:enabled/>
            <w:calcOnExit w:val="0"/>
            <w:textInput>
              <w:default w:val="[Namn]"/>
            </w:textInput>
          </w:ffData>
        </w:fldChar>
      </w:r>
      <w:r w:rsidRPr="009A0282">
        <w:rPr>
          <w:rStyle w:val="BrdtextChar"/>
          <w:color w:val="330000"/>
        </w:rPr>
        <w:instrText xml:space="preserve"> FORMTEXT </w:instrText>
      </w:r>
      <w:r w:rsidRPr="009A0282">
        <w:rPr>
          <w:rStyle w:val="BrdtextChar"/>
          <w:color w:val="330000"/>
        </w:rPr>
      </w:r>
      <w:r w:rsidRPr="009A0282">
        <w:rPr>
          <w:rStyle w:val="BrdtextChar"/>
          <w:color w:val="330000"/>
        </w:rPr>
        <w:fldChar w:fldCharType="separate"/>
      </w:r>
      <w:r w:rsidRPr="009A0282">
        <w:rPr>
          <w:rStyle w:val="BrdtextChar"/>
          <w:noProof/>
          <w:color w:val="330000"/>
        </w:rPr>
        <w:t>[Namn]</w:t>
      </w:r>
      <w:r w:rsidRPr="009A0282">
        <w:rPr>
          <w:rStyle w:val="BrdtextChar"/>
          <w:color w:val="330000"/>
        </w:rPr>
        <w:fldChar w:fldCharType="end"/>
      </w:r>
    </w:p>
    <w:p w14:paraId="11595268" w14:textId="77777777" w:rsidR="00A31905" w:rsidRPr="009A0282" w:rsidRDefault="00781951" w:rsidP="00761A78">
      <w:pPr>
        <w:pStyle w:val="Avslutandetext"/>
        <w:rPr>
          <w:rStyle w:val="BrdtextChar"/>
          <w:color w:val="330000"/>
        </w:rPr>
      </w:pPr>
      <w:r w:rsidRPr="009A0282">
        <w:rPr>
          <w:rStyle w:val="BrdtextChar"/>
          <w:color w:val="330000"/>
        </w:rPr>
        <w:t>Vänsterpartiet</w:t>
      </w:r>
    </w:p>
    <w:p w14:paraId="474192E4" w14:textId="77777777" w:rsidR="004153C1" w:rsidRDefault="004153C1" w:rsidP="00761A78">
      <w:pPr>
        <w:pStyle w:val="Avslutandetext"/>
        <w:rPr>
          <w:rStyle w:val="BrdtextChar"/>
        </w:rPr>
      </w:pPr>
    </w:p>
    <w:p w14:paraId="3EF8E937" w14:textId="77777777" w:rsidR="004153C1" w:rsidRDefault="004153C1" w:rsidP="00761A78">
      <w:pPr>
        <w:pStyle w:val="Avslutandetext"/>
        <w:rPr>
          <w:rStyle w:val="BrdtextChar"/>
        </w:rPr>
      </w:pPr>
    </w:p>
    <w:p w14:paraId="20ADAAB6" w14:textId="77777777" w:rsidR="004153C1" w:rsidRDefault="004153C1" w:rsidP="00761A78">
      <w:pPr>
        <w:pStyle w:val="Avslutandetext"/>
        <w:rPr>
          <w:rStyle w:val="BrdtextChar"/>
        </w:rPr>
      </w:pPr>
    </w:p>
    <w:p w14:paraId="20301D37" w14:textId="77777777" w:rsidR="004153C1" w:rsidRDefault="004153C1" w:rsidP="00761A78">
      <w:pPr>
        <w:pStyle w:val="Avslutandetext"/>
        <w:rPr>
          <w:rStyle w:val="BrdtextChar"/>
        </w:rPr>
      </w:pPr>
    </w:p>
    <w:p w14:paraId="7EC9087A" w14:textId="77777777" w:rsidR="004153C1" w:rsidRDefault="004153C1" w:rsidP="00761A78">
      <w:pPr>
        <w:pStyle w:val="Avslutandetext"/>
        <w:rPr>
          <w:rStyle w:val="BrdtextChar"/>
        </w:rPr>
      </w:pPr>
    </w:p>
    <w:p w14:paraId="0AE17FED" w14:textId="77777777" w:rsidR="004153C1" w:rsidRDefault="004153C1" w:rsidP="00761A78">
      <w:pPr>
        <w:pStyle w:val="Avslutandetext"/>
        <w:rPr>
          <w:rStyle w:val="BrdtextChar"/>
        </w:rPr>
      </w:pPr>
    </w:p>
    <w:p w14:paraId="6D60D6E3" w14:textId="77777777" w:rsidR="004153C1" w:rsidRDefault="004153C1" w:rsidP="00761A78">
      <w:pPr>
        <w:pStyle w:val="Avslutandetext"/>
        <w:rPr>
          <w:rStyle w:val="BrdtextChar"/>
        </w:rPr>
      </w:pPr>
    </w:p>
    <w:p w14:paraId="7F251866" w14:textId="77777777" w:rsidR="004153C1" w:rsidRDefault="004153C1" w:rsidP="00761A78">
      <w:pPr>
        <w:pStyle w:val="Avslutandetext"/>
        <w:rPr>
          <w:rStyle w:val="BrdtextChar"/>
        </w:rPr>
      </w:pPr>
    </w:p>
    <w:p w14:paraId="47612342" w14:textId="77777777" w:rsidR="004153C1" w:rsidRDefault="004153C1" w:rsidP="00761A78">
      <w:pPr>
        <w:pStyle w:val="Avslutandetext"/>
        <w:rPr>
          <w:rStyle w:val="BrdtextChar"/>
        </w:rPr>
      </w:pPr>
    </w:p>
    <w:p w14:paraId="32C61A05" w14:textId="77777777" w:rsidR="004153C1" w:rsidRDefault="004153C1" w:rsidP="00761A78">
      <w:pPr>
        <w:pStyle w:val="Avslutandetext"/>
        <w:rPr>
          <w:rStyle w:val="BrdtextChar"/>
        </w:rPr>
      </w:pPr>
    </w:p>
    <w:p w14:paraId="76DF90D7" w14:textId="77777777" w:rsidR="004153C1" w:rsidRDefault="004153C1" w:rsidP="00761A78">
      <w:pPr>
        <w:pStyle w:val="Avslutandetext"/>
        <w:rPr>
          <w:rStyle w:val="BrdtextChar"/>
        </w:rPr>
      </w:pPr>
    </w:p>
    <w:p w14:paraId="030757F3" w14:textId="77777777" w:rsidR="004153C1" w:rsidRDefault="004153C1" w:rsidP="00761A78">
      <w:pPr>
        <w:pStyle w:val="Avslutandetext"/>
        <w:rPr>
          <w:rStyle w:val="BrdtextChar"/>
        </w:rPr>
      </w:pPr>
    </w:p>
    <w:p w14:paraId="7D9DBB25" w14:textId="77777777" w:rsidR="004153C1" w:rsidRDefault="004153C1" w:rsidP="00761A78">
      <w:pPr>
        <w:pStyle w:val="Avslutandetext"/>
        <w:rPr>
          <w:rStyle w:val="BrdtextChar"/>
        </w:rPr>
      </w:pPr>
    </w:p>
    <w:p w14:paraId="474EA170" w14:textId="77777777" w:rsidR="004153C1" w:rsidRDefault="004153C1" w:rsidP="00761A78">
      <w:pPr>
        <w:pStyle w:val="Avslutandetext"/>
        <w:rPr>
          <w:rStyle w:val="BrdtextChar"/>
        </w:rPr>
      </w:pPr>
    </w:p>
    <w:p w14:paraId="0211C0A9" w14:textId="77777777" w:rsidR="004153C1" w:rsidRDefault="004153C1" w:rsidP="00761A78">
      <w:pPr>
        <w:pStyle w:val="Avslutandetext"/>
        <w:rPr>
          <w:rStyle w:val="BrdtextChar"/>
        </w:rPr>
      </w:pPr>
    </w:p>
    <w:p w14:paraId="17EB46AE" w14:textId="77777777" w:rsidR="004153C1" w:rsidRDefault="004153C1" w:rsidP="00761A78">
      <w:pPr>
        <w:pStyle w:val="Avslutandetext"/>
        <w:rPr>
          <w:rStyle w:val="BrdtextChar"/>
        </w:rPr>
      </w:pPr>
    </w:p>
    <w:p w14:paraId="6F848489" w14:textId="77777777" w:rsidR="004153C1" w:rsidRDefault="004153C1" w:rsidP="00761A78">
      <w:pPr>
        <w:pStyle w:val="Avslutandetext"/>
        <w:rPr>
          <w:rStyle w:val="BrdtextChar"/>
        </w:rPr>
      </w:pPr>
    </w:p>
    <w:p w14:paraId="4FD01DE1" w14:textId="77777777" w:rsidR="004153C1" w:rsidRDefault="004153C1" w:rsidP="00761A78">
      <w:pPr>
        <w:pStyle w:val="Avslutandetext"/>
        <w:rPr>
          <w:rStyle w:val="BrdtextChar"/>
        </w:rPr>
      </w:pPr>
    </w:p>
    <w:p w14:paraId="55A5E57B" w14:textId="77777777" w:rsidR="004153C1" w:rsidRDefault="004153C1" w:rsidP="00761A78">
      <w:pPr>
        <w:pStyle w:val="Avslutandetext"/>
        <w:rPr>
          <w:rStyle w:val="BrdtextChar"/>
        </w:rPr>
      </w:pPr>
    </w:p>
    <w:p w14:paraId="322EB0EF" w14:textId="77777777" w:rsidR="004153C1" w:rsidRDefault="004153C1" w:rsidP="00761A78">
      <w:pPr>
        <w:pStyle w:val="Avslutandetext"/>
        <w:rPr>
          <w:rStyle w:val="BrdtextChar"/>
        </w:rPr>
      </w:pPr>
    </w:p>
    <w:p w14:paraId="623E0DB9" w14:textId="77777777" w:rsidR="004153C1" w:rsidRDefault="004153C1" w:rsidP="00761A78">
      <w:pPr>
        <w:pStyle w:val="Avslutandetext"/>
        <w:rPr>
          <w:rStyle w:val="BrdtextChar"/>
        </w:rPr>
      </w:pPr>
    </w:p>
    <w:p w14:paraId="26F19760" w14:textId="77777777" w:rsidR="004153C1" w:rsidRDefault="004153C1" w:rsidP="00761A78">
      <w:pPr>
        <w:pStyle w:val="Avslutandetext"/>
        <w:rPr>
          <w:rStyle w:val="BrdtextChar"/>
        </w:rPr>
      </w:pPr>
    </w:p>
    <w:p w14:paraId="138519AE" w14:textId="77777777" w:rsidR="004153C1" w:rsidRDefault="004153C1" w:rsidP="00761A78">
      <w:pPr>
        <w:pStyle w:val="Avslutandetext"/>
        <w:rPr>
          <w:rStyle w:val="BrdtextChar"/>
        </w:rPr>
      </w:pPr>
    </w:p>
    <w:p w14:paraId="79F6B541" w14:textId="77777777" w:rsidR="004153C1" w:rsidRDefault="004153C1" w:rsidP="00761A78">
      <w:pPr>
        <w:pStyle w:val="Avslutandetext"/>
        <w:rPr>
          <w:rStyle w:val="BrdtextChar"/>
        </w:rPr>
      </w:pPr>
    </w:p>
    <w:p w14:paraId="427EB8EF" w14:textId="77777777" w:rsidR="004153C1" w:rsidRDefault="004153C1" w:rsidP="00761A78">
      <w:pPr>
        <w:pStyle w:val="Avslutandetext"/>
        <w:rPr>
          <w:rStyle w:val="BrdtextChar"/>
        </w:rPr>
      </w:pPr>
    </w:p>
    <w:p w14:paraId="3F836FA6" w14:textId="77777777" w:rsidR="004153C1" w:rsidRDefault="004153C1" w:rsidP="00761A78">
      <w:pPr>
        <w:pStyle w:val="Avslutandetext"/>
        <w:rPr>
          <w:rStyle w:val="BrdtextChar"/>
        </w:rPr>
      </w:pPr>
    </w:p>
    <w:p w14:paraId="4682D8E7" w14:textId="77777777" w:rsidR="004153C1" w:rsidRDefault="004153C1" w:rsidP="00761A78">
      <w:pPr>
        <w:pStyle w:val="Avslutandetext"/>
        <w:rPr>
          <w:rStyle w:val="BrdtextChar"/>
        </w:rPr>
      </w:pPr>
    </w:p>
    <w:p w14:paraId="249C1EC8" w14:textId="77777777" w:rsidR="004153C1" w:rsidRDefault="004153C1" w:rsidP="00761A78">
      <w:pPr>
        <w:pStyle w:val="Avslutandetext"/>
        <w:rPr>
          <w:rStyle w:val="BrdtextChar"/>
        </w:rPr>
      </w:pPr>
    </w:p>
    <w:p w14:paraId="33B3FE6D" w14:textId="77777777" w:rsidR="004153C1" w:rsidRDefault="004153C1" w:rsidP="00761A78">
      <w:pPr>
        <w:pStyle w:val="Avslutandetext"/>
        <w:rPr>
          <w:rStyle w:val="BrdtextChar"/>
        </w:rPr>
      </w:pPr>
    </w:p>
    <w:p w14:paraId="46D1F820" w14:textId="77777777" w:rsidR="004153C1" w:rsidRDefault="004153C1" w:rsidP="00761A78">
      <w:pPr>
        <w:pStyle w:val="Avslutandetext"/>
        <w:rPr>
          <w:rStyle w:val="BrdtextChar"/>
        </w:rPr>
      </w:pPr>
    </w:p>
    <w:p w14:paraId="37B6DBDC" w14:textId="77777777" w:rsidR="004153C1" w:rsidRDefault="004153C1" w:rsidP="00761A78">
      <w:pPr>
        <w:pStyle w:val="Avslutandetext"/>
        <w:rPr>
          <w:rStyle w:val="BrdtextChar"/>
        </w:rPr>
      </w:pPr>
    </w:p>
    <w:p w14:paraId="674784BD" w14:textId="77777777" w:rsidR="004153C1" w:rsidRDefault="004153C1" w:rsidP="00761A78">
      <w:pPr>
        <w:pStyle w:val="Avslutandetext"/>
        <w:rPr>
          <w:rStyle w:val="BrdtextChar"/>
        </w:rPr>
      </w:pPr>
    </w:p>
    <w:p w14:paraId="76D58D8C" w14:textId="77777777" w:rsidR="004153C1" w:rsidRDefault="004153C1" w:rsidP="00761A78">
      <w:pPr>
        <w:pStyle w:val="Avslutandetext"/>
        <w:rPr>
          <w:rStyle w:val="BrdtextChar"/>
        </w:rPr>
      </w:pPr>
    </w:p>
    <w:p w14:paraId="28AAFB60" w14:textId="77777777" w:rsidR="004153C1" w:rsidRDefault="004153C1" w:rsidP="00761A78">
      <w:pPr>
        <w:pStyle w:val="Avslutandetext"/>
        <w:rPr>
          <w:rStyle w:val="BrdtextChar"/>
        </w:rPr>
      </w:pPr>
    </w:p>
    <w:p w14:paraId="68924232" w14:textId="77777777" w:rsidR="004153C1" w:rsidRDefault="004153C1" w:rsidP="00761A78">
      <w:pPr>
        <w:pStyle w:val="Avslutandetext"/>
        <w:rPr>
          <w:rStyle w:val="BrdtextChar"/>
        </w:rPr>
      </w:pPr>
    </w:p>
    <w:sectPr w:rsidR="004153C1" w:rsidSect="004153C1">
      <w:footerReference w:type="default" r:id="rId7"/>
      <w:headerReference w:type="first" r:id="rId8"/>
      <w:footerReference w:type="first" r:id="rId9"/>
      <w:pgSz w:w="11906" w:h="16838" w:code="9"/>
      <w:pgMar w:top="1417" w:right="1417" w:bottom="1417" w:left="1417" w:header="567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338BD" w14:textId="77777777" w:rsidR="00C277CB" w:rsidRDefault="00C277CB" w:rsidP="000C488B">
      <w:pPr>
        <w:spacing w:line="240" w:lineRule="auto"/>
      </w:pPr>
      <w:r>
        <w:separator/>
      </w:r>
    </w:p>
  </w:endnote>
  <w:endnote w:type="continuationSeparator" w:id="0">
    <w:p w14:paraId="6543AB94" w14:textId="77777777" w:rsidR="00C277CB" w:rsidRDefault="00C277CB" w:rsidP="000C4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re Franklin Black">
    <w:panose1 w:val="00000A00000000000000"/>
    <w:charset w:val="4D"/>
    <w:family w:val="auto"/>
    <w:notTrueType/>
    <w:pitch w:val="variable"/>
    <w:sig w:usb0="20000007" w:usb1="00000000" w:usb2="00000000" w:usb3="00000000" w:csb0="00000193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re Franklin SemiBold">
    <w:panose1 w:val="00000700000000000000"/>
    <w:charset w:val="4D"/>
    <w:family w:val="auto"/>
    <w:pitch w:val="variable"/>
    <w:sig w:usb0="20000007" w:usb1="00000000" w:usb2="00000000" w:usb3="00000000" w:csb0="00000193" w:csb1="00000000"/>
  </w:font>
  <w:font w:name="Libre Franklin Thin">
    <w:panose1 w:val="00000300000000000000"/>
    <w:charset w:val="4D"/>
    <w:family w:val="auto"/>
    <w:pitch w:val="variable"/>
    <w:sig w:usb0="20000007" w:usb1="00000000" w:usb2="00000000" w:usb3="00000000" w:csb0="00000193" w:csb1="00000000"/>
  </w:font>
  <w:font w:name="Libre Franklin Light">
    <w:panose1 w:val="00000400000000000000"/>
    <w:charset w:val="4D"/>
    <w:family w:val="auto"/>
    <w:pitch w:val="variable"/>
    <w:sig w:usb0="20000007" w:usb1="00000000" w:usb2="00000000" w:usb3="00000000" w:csb0="00000193" w:csb1="00000000"/>
  </w:font>
  <w:font w:name="Libre Franklin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Libre Franklin">
    <w:altName w:val="Libre Franklin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LibreFranklin-Regular">
    <w:altName w:val="Calibri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LibreFranklin-Bold">
    <w:altName w:val="Calibri"/>
    <w:panose1 w:val="00000800000000000000"/>
    <w:charset w:val="4D"/>
    <w:family w:val="auto"/>
    <w:pitch w:val="variable"/>
    <w:sig w:usb0="20000007" w:usb1="00000000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ricolage Grotesque 48pt Conden">
    <w:panose1 w:val="020B060504040200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A2CC" w14:textId="373CDD75" w:rsidR="00D368BC" w:rsidRPr="00310132" w:rsidRDefault="009A0282" w:rsidP="00310132">
    <w:pPr>
      <w:pStyle w:val="Sidfot"/>
    </w:pPr>
    <w:r w:rsidRPr="00F65FAF">
      <w:rPr>
        <w:noProof/>
        <w:color w:val="F8746E"/>
      </w:rPr>
      <w:drawing>
        <wp:anchor distT="0" distB="0" distL="114300" distR="114300" simplePos="0" relativeHeight="251662336" behindDoc="1" locked="1" layoutInCell="1" allowOverlap="1" wp14:anchorId="350897B6" wp14:editId="14EB0BF8">
          <wp:simplePos x="0" y="0"/>
          <wp:positionH relativeFrom="margin">
            <wp:posOffset>2827020</wp:posOffset>
          </wp:positionH>
          <wp:positionV relativeFrom="page">
            <wp:posOffset>9291320</wp:posOffset>
          </wp:positionV>
          <wp:extent cx="2366645" cy="1191895"/>
          <wp:effectExtent l="0" t="0" r="0" b="0"/>
          <wp:wrapNone/>
          <wp:docPr id="2140019209" name="Bildobjekt 5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234532" name="Bildobjekt 5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6645" cy="1191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5FAF">
      <w:rPr>
        <w:noProof/>
      </w:rPr>
      <w:drawing>
        <wp:anchor distT="0" distB="0" distL="114300" distR="114300" simplePos="0" relativeHeight="251658240" behindDoc="1" locked="1" layoutInCell="1" allowOverlap="1" wp14:anchorId="47D64BA7" wp14:editId="733389EE">
          <wp:simplePos x="0" y="0"/>
          <wp:positionH relativeFrom="margin">
            <wp:posOffset>5195570</wp:posOffset>
          </wp:positionH>
          <wp:positionV relativeFrom="page">
            <wp:posOffset>9220835</wp:posOffset>
          </wp:positionV>
          <wp:extent cx="900000" cy="900000"/>
          <wp:effectExtent l="0" t="0" r="1905" b="1905"/>
          <wp:wrapNone/>
          <wp:docPr id="2" name="Bildobjekt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objekt 5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E23A3" w14:textId="04D46FF4" w:rsidR="000A5A22" w:rsidRPr="00F65FAF" w:rsidRDefault="009A0282" w:rsidP="004153C1">
    <w:pPr>
      <w:pStyle w:val="SidfotFretag"/>
      <w:spacing w:after="80"/>
      <w:ind w:left="0"/>
      <w:rPr>
        <w:rFonts w:cs="LibreFranklin-Regular"/>
        <w:color w:val="F8746E"/>
        <w:sz w:val="18"/>
        <w:szCs w:val="18"/>
      </w:rPr>
    </w:pPr>
    <w:r w:rsidRPr="00F65FAF">
      <w:rPr>
        <w:noProof/>
        <w:color w:val="F8746E"/>
      </w:rPr>
      <w:drawing>
        <wp:anchor distT="0" distB="0" distL="114300" distR="114300" simplePos="0" relativeHeight="251660288" behindDoc="1" locked="1" layoutInCell="1" allowOverlap="1" wp14:anchorId="5EF6F637" wp14:editId="5C75F63D">
          <wp:simplePos x="0" y="0"/>
          <wp:positionH relativeFrom="margin">
            <wp:posOffset>2814320</wp:posOffset>
          </wp:positionH>
          <wp:positionV relativeFrom="page">
            <wp:posOffset>9084945</wp:posOffset>
          </wp:positionV>
          <wp:extent cx="2366645" cy="1192530"/>
          <wp:effectExtent l="0" t="0" r="0" b="0"/>
          <wp:wrapNone/>
          <wp:docPr id="1100234532" name="Bildobjekt 5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234532" name="Bildobjekt 5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6645" cy="1192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FAF">
      <w:rPr>
        <w:noProof/>
        <w:color w:val="F8746E"/>
      </w:rPr>
      <w:drawing>
        <wp:anchor distT="0" distB="0" distL="114300" distR="114300" simplePos="0" relativeHeight="251657216" behindDoc="1" locked="1" layoutInCell="1" allowOverlap="1" wp14:anchorId="295DC8EB" wp14:editId="74A0CA38">
          <wp:simplePos x="0" y="0"/>
          <wp:positionH relativeFrom="margin">
            <wp:posOffset>5195570</wp:posOffset>
          </wp:positionH>
          <wp:positionV relativeFrom="page">
            <wp:posOffset>9220835</wp:posOffset>
          </wp:positionV>
          <wp:extent cx="900000" cy="900000"/>
          <wp:effectExtent l="0" t="0" r="1905" b="1905"/>
          <wp:wrapNone/>
          <wp:docPr id="1" name="Bildobjekt 5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objekt 55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A22" w:rsidRPr="00F65FAF">
      <w:rPr>
        <w:color w:val="F8746E"/>
        <w:sz w:val="18"/>
        <w:szCs w:val="18"/>
      </w:rPr>
      <w:t>Vänsterpartiet</w:t>
    </w:r>
  </w:p>
  <w:p w14:paraId="0AB9D299" w14:textId="77777777" w:rsidR="000A5A22" w:rsidRPr="00F65FAF" w:rsidRDefault="000A5A22" w:rsidP="004153C1">
    <w:pPr>
      <w:pStyle w:val="Sidfot"/>
      <w:ind w:left="0"/>
      <w:rPr>
        <w:color w:val="F8746E"/>
        <w:sz w:val="18"/>
        <w:szCs w:val="18"/>
      </w:rPr>
    </w:pPr>
    <w:r w:rsidRPr="00F65FAF">
      <w:rPr>
        <w:color w:val="F8746E"/>
        <w:sz w:val="18"/>
        <w:szCs w:val="18"/>
      </w:rPr>
      <w:t>info@vansterpartiet.se</w:t>
    </w:r>
  </w:p>
  <w:p w14:paraId="15D0FBC6" w14:textId="77777777" w:rsidR="00781951" w:rsidRPr="00F65FAF" w:rsidRDefault="00781951" w:rsidP="004153C1">
    <w:pPr>
      <w:pStyle w:val="Sidfot"/>
      <w:ind w:left="0"/>
      <w:rPr>
        <w:color w:val="F8746E"/>
        <w:sz w:val="18"/>
        <w:szCs w:val="18"/>
      </w:rPr>
    </w:pPr>
    <w:r w:rsidRPr="00F65FAF">
      <w:rPr>
        <w:color w:val="F8746E"/>
        <w:sz w:val="18"/>
        <w:szCs w:val="18"/>
      </w:rPr>
      <w:t>vansterpartiet.se</w:t>
    </w:r>
  </w:p>
  <w:p w14:paraId="0D578A47" w14:textId="77777777" w:rsidR="00781951" w:rsidRDefault="00781951" w:rsidP="004153C1">
    <w:pPr>
      <w:pStyle w:val="Sidfot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0B9C" w14:textId="77777777" w:rsidR="00C277CB" w:rsidRDefault="00C277CB" w:rsidP="000C488B">
      <w:pPr>
        <w:spacing w:line="240" w:lineRule="auto"/>
      </w:pPr>
      <w:r>
        <w:separator/>
      </w:r>
    </w:p>
  </w:footnote>
  <w:footnote w:type="continuationSeparator" w:id="0">
    <w:p w14:paraId="79A49972" w14:textId="77777777" w:rsidR="00C277CB" w:rsidRDefault="00C277CB" w:rsidP="000C48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C2CE1" w14:textId="37CCA3B2" w:rsidR="00AA679B" w:rsidRDefault="00AA679B" w:rsidP="002647FF">
    <w:pPr>
      <w:pStyle w:val="Sidhuvud"/>
      <w:ind w:left="-25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45C6D"/>
    <w:multiLevelType w:val="hybridMultilevel"/>
    <w:tmpl w:val="23D86DFE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6938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EA6"/>
    <w:rsid w:val="00042FDE"/>
    <w:rsid w:val="000A23AE"/>
    <w:rsid w:val="000A5A22"/>
    <w:rsid w:val="000B7084"/>
    <w:rsid w:val="000C488B"/>
    <w:rsid w:val="000D42E0"/>
    <w:rsid w:val="000E7E07"/>
    <w:rsid w:val="00125694"/>
    <w:rsid w:val="001453EE"/>
    <w:rsid w:val="00147937"/>
    <w:rsid w:val="001D4113"/>
    <w:rsid w:val="002647FF"/>
    <w:rsid w:val="002B0327"/>
    <w:rsid w:val="002C559D"/>
    <w:rsid w:val="002F25EB"/>
    <w:rsid w:val="00310132"/>
    <w:rsid w:val="00312665"/>
    <w:rsid w:val="00330BDA"/>
    <w:rsid w:val="003715A0"/>
    <w:rsid w:val="003940FA"/>
    <w:rsid w:val="003B049D"/>
    <w:rsid w:val="003E11E3"/>
    <w:rsid w:val="003E3118"/>
    <w:rsid w:val="003F190B"/>
    <w:rsid w:val="004153C1"/>
    <w:rsid w:val="004367B3"/>
    <w:rsid w:val="004D1C06"/>
    <w:rsid w:val="00683FEC"/>
    <w:rsid w:val="006E6BFF"/>
    <w:rsid w:val="00761A78"/>
    <w:rsid w:val="00781951"/>
    <w:rsid w:val="007A0C9A"/>
    <w:rsid w:val="007C4798"/>
    <w:rsid w:val="007E31D7"/>
    <w:rsid w:val="0080670E"/>
    <w:rsid w:val="00865DFB"/>
    <w:rsid w:val="00871671"/>
    <w:rsid w:val="008D1494"/>
    <w:rsid w:val="00914E4F"/>
    <w:rsid w:val="00941EA4"/>
    <w:rsid w:val="00950378"/>
    <w:rsid w:val="0096241E"/>
    <w:rsid w:val="0098704B"/>
    <w:rsid w:val="00995794"/>
    <w:rsid w:val="00997AC7"/>
    <w:rsid w:val="009A0282"/>
    <w:rsid w:val="009B7D98"/>
    <w:rsid w:val="00A31905"/>
    <w:rsid w:val="00A745A4"/>
    <w:rsid w:val="00A93350"/>
    <w:rsid w:val="00AA679B"/>
    <w:rsid w:val="00B24EA6"/>
    <w:rsid w:val="00B65EE1"/>
    <w:rsid w:val="00B94A61"/>
    <w:rsid w:val="00BC2D48"/>
    <w:rsid w:val="00BC66D6"/>
    <w:rsid w:val="00BD3E1B"/>
    <w:rsid w:val="00BD6B86"/>
    <w:rsid w:val="00BE6863"/>
    <w:rsid w:val="00BF4326"/>
    <w:rsid w:val="00C20B02"/>
    <w:rsid w:val="00C277CB"/>
    <w:rsid w:val="00CC5D6F"/>
    <w:rsid w:val="00D368BC"/>
    <w:rsid w:val="00DB785B"/>
    <w:rsid w:val="00DE4ECE"/>
    <w:rsid w:val="00E6390F"/>
    <w:rsid w:val="00F207C4"/>
    <w:rsid w:val="00F65FAF"/>
    <w:rsid w:val="00F800B3"/>
    <w:rsid w:val="00FB4DB0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C3C0E"/>
  <w15:chartTrackingRefBased/>
  <w15:docId w15:val="{027D299D-F60F-434E-835C-FCE94EEF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4" w:qFormat="1"/>
    <w:lsdException w:name="heading 2" w:uiPriority="4" w:qFormat="1"/>
    <w:lsdException w:name="heading 3" w:uiPriority="4" w:qFormat="1"/>
    <w:lsdException w:name="heading 4" w:semiHidden="1" w:uiPriority="4" w:unhideWhenUsed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/>
    <w:lsdException w:name="Signature" w:semiHidden="1" w:unhideWhenUsed="1"/>
    <w:lsdException w:name="Default Paragraph Font" w:semiHidden="1" w:uiPriority="1" w:unhideWhenUsed="1"/>
    <w:lsdException w:name="Body Text" w:uiPriority="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/>
    <w:lsdException w:name="Salutation" w:semiHidden="1" w:unhideWhenUsed="1"/>
    <w:lsdException w:name="Date" w:semiHidden="1" w:unhideWhenUsed="1"/>
    <w:lsdException w:name="Body Text First Indent" w:uiPriority="6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AA679B"/>
    <w:pPr>
      <w:spacing w:line="260" w:lineRule="atLeast"/>
    </w:pPr>
    <w:rPr>
      <w:spacing w:val="-4"/>
      <w:sz w:val="22"/>
      <w:szCs w:val="22"/>
      <w:lang w:eastAsia="en-US"/>
    </w:rPr>
  </w:style>
  <w:style w:type="paragraph" w:styleId="Rubrik1">
    <w:name w:val="heading 1"/>
    <w:basedOn w:val="Normal"/>
    <w:next w:val="Brdtext"/>
    <w:link w:val="Rubrik1Char"/>
    <w:uiPriority w:val="4"/>
    <w:qFormat/>
    <w:rsid w:val="00FF574B"/>
    <w:pPr>
      <w:keepNext/>
      <w:keepLines/>
      <w:spacing w:after="480"/>
      <w:outlineLvl w:val="0"/>
    </w:pPr>
    <w:rPr>
      <w:rFonts w:ascii="Libre Franklin Black" w:eastAsia="SimHei" w:hAnsi="Libre Franklin Black"/>
      <w:szCs w:val="32"/>
    </w:rPr>
  </w:style>
  <w:style w:type="paragraph" w:styleId="Rubrik2">
    <w:name w:val="heading 2"/>
    <w:basedOn w:val="Normal"/>
    <w:next w:val="Brdtext"/>
    <w:link w:val="Rubrik2Char"/>
    <w:uiPriority w:val="4"/>
    <w:qFormat/>
    <w:rsid w:val="002F25EB"/>
    <w:pPr>
      <w:keepNext/>
      <w:keepLines/>
      <w:spacing w:before="40" w:after="120"/>
      <w:outlineLvl w:val="1"/>
    </w:pPr>
    <w:rPr>
      <w:rFonts w:ascii="Libre Franklin SemiBold" w:eastAsia="SimHei" w:hAnsi="Libre Franklin SemiBold"/>
      <w:szCs w:val="26"/>
    </w:rPr>
  </w:style>
  <w:style w:type="paragraph" w:styleId="Rubrik3">
    <w:name w:val="heading 3"/>
    <w:basedOn w:val="Normal"/>
    <w:next w:val="Brdtext"/>
    <w:link w:val="Rubrik3Char"/>
    <w:uiPriority w:val="4"/>
    <w:qFormat/>
    <w:rsid w:val="002F25EB"/>
    <w:pPr>
      <w:keepNext/>
      <w:keepLines/>
      <w:spacing w:before="40" w:after="120"/>
      <w:outlineLvl w:val="2"/>
    </w:pPr>
    <w:rPr>
      <w:rFonts w:ascii="Libre Franklin Thin" w:eastAsia="SimHei" w:hAnsi="Libre Franklin Thin"/>
      <w:szCs w:val="24"/>
    </w:rPr>
  </w:style>
  <w:style w:type="paragraph" w:styleId="Rubrik4">
    <w:name w:val="heading 4"/>
    <w:basedOn w:val="Normal"/>
    <w:next w:val="Brdtext"/>
    <w:link w:val="Rubrik4Char"/>
    <w:uiPriority w:val="4"/>
    <w:semiHidden/>
    <w:rsid w:val="000A23AE"/>
    <w:pPr>
      <w:keepNext/>
      <w:keepLines/>
      <w:spacing w:before="40" w:after="40" w:line="240" w:lineRule="atLeast"/>
      <w:outlineLvl w:val="3"/>
    </w:pPr>
    <w:rPr>
      <w:rFonts w:ascii="Libre Franklin Light" w:eastAsia="SimHei" w:hAnsi="Libre Franklin Light"/>
      <w:i/>
      <w:iCs/>
      <w:sz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rsid w:val="002647FF"/>
    <w:pPr>
      <w:tabs>
        <w:tab w:val="center" w:pos="4536"/>
        <w:tab w:val="right" w:pos="9072"/>
      </w:tabs>
      <w:spacing w:line="240" w:lineRule="auto"/>
      <w:ind w:left="-2948"/>
    </w:pPr>
    <w:rPr>
      <w:rFonts w:ascii="Libre Franklin Medium" w:hAnsi="Libre Franklin Medium"/>
      <w:sz w:val="24"/>
    </w:rPr>
  </w:style>
  <w:style w:type="character" w:customStyle="1" w:styleId="SidhuvudChar">
    <w:name w:val="Sidhuvud Char"/>
    <w:link w:val="Sidhuvud"/>
    <w:uiPriority w:val="99"/>
    <w:rsid w:val="002647FF"/>
    <w:rPr>
      <w:rFonts w:ascii="Libre Franklin Medium" w:hAnsi="Libre Franklin Medium"/>
      <w:spacing w:val="-4"/>
      <w:sz w:val="24"/>
    </w:rPr>
  </w:style>
  <w:style w:type="paragraph" w:styleId="Sidfot">
    <w:name w:val="footer"/>
    <w:basedOn w:val="Normal"/>
    <w:link w:val="SidfotChar"/>
    <w:uiPriority w:val="99"/>
    <w:rsid w:val="00781951"/>
    <w:pPr>
      <w:spacing w:line="216" w:lineRule="auto"/>
      <w:ind w:left="-2552"/>
    </w:pPr>
    <w:rPr>
      <w:rFonts w:ascii="Libre Franklin" w:hAnsi="Libre Franklin" w:cs="LibreFranklin-Regular"/>
      <w:color w:val="ED1C24"/>
      <w:sz w:val="17"/>
      <w:szCs w:val="16"/>
    </w:rPr>
  </w:style>
  <w:style w:type="character" w:customStyle="1" w:styleId="SidfotChar">
    <w:name w:val="Sidfot Char"/>
    <w:link w:val="Sidfot"/>
    <w:uiPriority w:val="99"/>
    <w:rsid w:val="00781951"/>
    <w:rPr>
      <w:rFonts w:ascii="Libre Franklin" w:hAnsi="Libre Franklin" w:cs="LibreFranklin-Regular"/>
      <w:color w:val="ED1C24"/>
      <w:spacing w:val="-4"/>
      <w:sz w:val="17"/>
      <w:szCs w:val="16"/>
    </w:rPr>
  </w:style>
  <w:style w:type="table" w:styleId="Tabellrutnt">
    <w:name w:val="Table Grid"/>
    <w:basedOn w:val="Normaltabell"/>
    <w:uiPriority w:val="39"/>
    <w:rsid w:val="003E1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dfotFretag">
    <w:name w:val="Sidfot Företag"/>
    <w:basedOn w:val="Sidfot"/>
    <w:uiPriority w:val="99"/>
    <w:rsid w:val="00BC66D6"/>
    <w:pPr>
      <w:spacing w:after="40"/>
    </w:pPr>
    <w:rPr>
      <w:rFonts w:cs="LibreFranklin-Bold"/>
      <w:b/>
    </w:rPr>
  </w:style>
  <w:style w:type="paragraph" w:styleId="Ingetavstnd">
    <w:name w:val="No Spacing"/>
    <w:rsid w:val="001D4113"/>
    <w:rPr>
      <w:spacing w:val="-4"/>
      <w:sz w:val="22"/>
      <w:szCs w:val="22"/>
      <w:lang w:eastAsia="en-US"/>
    </w:rPr>
  </w:style>
  <w:style w:type="paragraph" w:styleId="Brdtext">
    <w:name w:val="Body Text"/>
    <w:basedOn w:val="Normal"/>
    <w:next w:val="Brdtextmedfrstaindrag"/>
    <w:link w:val="BrdtextChar"/>
    <w:uiPriority w:val="6"/>
    <w:qFormat/>
    <w:rsid w:val="001D4113"/>
  </w:style>
  <w:style w:type="character" w:customStyle="1" w:styleId="BrdtextChar">
    <w:name w:val="Brödtext Char"/>
    <w:link w:val="Brdtext"/>
    <w:uiPriority w:val="6"/>
    <w:rsid w:val="001D4113"/>
    <w:rPr>
      <w:spacing w:val="-4"/>
    </w:rPr>
  </w:style>
  <w:style w:type="paragraph" w:styleId="Brdtextmedfrstaindrag">
    <w:name w:val="Body Text First Indent"/>
    <w:basedOn w:val="Brdtext"/>
    <w:link w:val="BrdtextmedfrstaindragChar"/>
    <w:uiPriority w:val="6"/>
    <w:qFormat/>
    <w:rsid w:val="001D4113"/>
    <w:pPr>
      <w:ind w:firstLine="227"/>
    </w:pPr>
  </w:style>
  <w:style w:type="character" w:customStyle="1" w:styleId="BrdtextmedfrstaindragChar">
    <w:name w:val="Brödtext med första indrag Char"/>
    <w:link w:val="Brdtextmedfrstaindrag"/>
    <w:uiPriority w:val="6"/>
    <w:rsid w:val="001D4113"/>
    <w:rPr>
      <w:spacing w:val="-4"/>
    </w:rPr>
  </w:style>
  <w:style w:type="paragraph" w:styleId="Underrubrik">
    <w:name w:val="Subtitle"/>
    <w:basedOn w:val="Normal"/>
    <w:next w:val="Normal"/>
    <w:link w:val="UnderrubrikChar"/>
    <w:uiPriority w:val="3"/>
    <w:rsid w:val="007A0C9A"/>
    <w:pPr>
      <w:numPr>
        <w:ilvl w:val="1"/>
      </w:numPr>
      <w:spacing w:after="160"/>
    </w:pPr>
    <w:rPr>
      <w:rFonts w:eastAsia="SimSun"/>
      <w:color w:val="5A5A5A"/>
      <w:spacing w:val="15"/>
    </w:rPr>
  </w:style>
  <w:style w:type="character" w:customStyle="1" w:styleId="UnderrubrikChar">
    <w:name w:val="Underrubrik Char"/>
    <w:link w:val="Underrubrik"/>
    <w:uiPriority w:val="3"/>
    <w:rsid w:val="007A0C9A"/>
    <w:rPr>
      <w:rFonts w:eastAsia="SimSun"/>
      <w:color w:val="5A5A5A"/>
      <w:spacing w:val="15"/>
    </w:rPr>
  </w:style>
  <w:style w:type="paragraph" w:customStyle="1" w:styleId="MottagareNamn">
    <w:name w:val="Mottagare Namn"/>
    <w:basedOn w:val="Normal"/>
    <w:uiPriority w:val="1"/>
    <w:semiHidden/>
    <w:rsid w:val="000E7E07"/>
    <w:pPr>
      <w:keepNext/>
      <w:spacing w:line="200" w:lineRule="atLeast"/>
    </w:pPr>
    <w:rPr>
      <w:rFonts w:ascii="Libre Franklin Black" w:hAnsi="Libre Franklin Black"/>
      <w:sz w:val="16"/>
    </w:rPr>
  </w:style>
  <w:style w:type="paragraph" w:customStyle="1" w:styleId="MottagareAdress">
    <w:name w:val="Mottagare Adress"/>
    <w:basedOn w:val="Normal"/>
    <w:uiPriority w:val="1"/>
    <w:semiHidden/>
    <w:rsid w:val="000E7E07"/>
    <w:pPr>
      <w:spacing w:line="200" w:lineRule="atLeast"/>
    </w:pPr>
    <w:rPr>
      <w:rFonts w:ascii="Libre Franklin SemiBold" w:hAnsi="Libre Franklin SemiBold"/>
      <w:sz w:val="16"/>
    </w:rPr>
  </w:style>
  <w:style w:type="character" w:customStyle="1" w:styleId="Rubrik1Char">
    <w:name w:val="Rubrik 1 Char"/>
    <w:link w:val="Rubrik1"/>
    <w:uiPriority w:val="4"/>
    <w:rsid w:val="00FF574B"/>
    <w:rPr>
      <w:rFonts w:ascii="Libre Franklin Black" w:eastAsia="SimHei" w:hAnsi="Libre Franklin Black" w:cs="Times New Roman"/>
      <w:spacing w:val="-4"/>
      <w:szCs w:val="32"/>
    </w:rPr>
  </w:style>
  <w:style w:type="paragraph" w:styleId="Datum">
    <w:name w:val="Date"/>
    <w:basedOn w:val="Normal"/>
    <w:next w:val="Normal"/>
    <w:link w:val="DatumChar"/>
    <w:uiPriority w:val="99"/>
    <w:rsid w:val="00781951"/>
    <w:pPr>
      <w:spacing w:after="480"/>
    </w:pPr>
    <w:rPr>
      <w:rFonts w:ascii="Libre Franklin Black" w:hAnsi="Libre Franklin Black"/>
    </w:rPr>
  </w:style>
  <w:style w:type="character" w:customStyle="1" w:styleId="DatumChar">
    <w:name w:val="Datum Char"/>
    <w:link w:val="Datum"/>
    <w:uiPriority w:val="99"/>
    <w:rsid w:val="00781951"/>
    <w:rPr>
      <w:rFonts w:ascii="Libre Franklin Black" w:hAnsi="Libre Franklin Black"/>
      <w:spacing w:val="-4"/>
    </w:rPr>
  </w:style>
  <w:style w:type="character" w:customStyle="1" w:styleId="Rubrik2Char">
    <w:name w:val="Rubrik 2 Char"/>
    <w:link w:val="Rubrik2"/>
    <w:uiPriority w:val="4"/>
    <w:rsid w:val="002F25EB"/>
    <w:rPr>
      <w:rFonts w:ascii="Libre Franklin SemiBold" w:eastAsia="SimHei" w:hAnsi="Libre Franklin SemiBold" w:cs="Times New Roman"/>
      <w:spacing w:val="-4"/>
      <w:szCs w:val="26"/>
    </w:rPr>
  </w:style>
  <w:style w:type="character" w:customStyle="1" w:styleId="Rubrik3Char">
    <w:name w:val="Rubrik 3 Char"/>
    <w:link w:val="Rubrik3"/>
    <w:uiPriority w:val="4"/>
    <w:rsid w:val="002F25EB"/>
    <w:rPr>
      <w:rFonts w:ascii="Libre Franklin Thin" w:eastAsia="SimHei" w:hAnsi="Libre Franklin Thin" w:cs="Times New Roman"/>
      <w:spacing w:val="-4"/>
      <w:szCs w:val="24"/>
    </w:rPr>
  </w:style>
  <w:style w:type="character" w:customStyle="1" w:styleId="Rubrik4Char">
    <w:name w:val="Rubrik 4 Char"/>
    <w:link w:val="Rubrik4"/>
    <w:uiPriority w:val="4"/>
    <w:semiHidden/>
    <w:rsid w:val="00781951"/>
    <w:rPr>
      <w:rFonts w:ascii="Libre Franklin Light" w:eastAsia="SimHei" w:hAnsi="Libre Franklin Light" w:cs="Times New Roman"/>
      <w:i/>
      <w:iCs/>
      <w:spacing w:val="-4"/>
      <w:sz w:val="20"/>
    </w:rPr>
  </w:style>
  <w:style w:type="paragraph" w:styleId="Avslutandetext">
    <w:name w:val="Closing"/>
    <w:basedOn w:val="Normal"/>
    <w:link w:val="AvslutandetextChar"/>
    <w:uiPriority w:val="99"/>
    <w:rsid w:val="00B94A61"/>
    <w:pPr>
      <w:spacing w:line="240" w:lineRule="auto"/>
    </w:pPr>
    <w:rPr>
      <w:rFonts w:ascii="Libre Franklin Black" w:hAnsi="Libre Franklin Black"/>
    </w:rPr>
  </w:style>
  <w:style w:type="character" w:customStyle="1" w:styleId="AvslutandetextChar">
    <w:name w:val="Avslutande text Char"/>
    <w:link w:val="Avslutandetext"/>
    <w:uiPriority w:val="99"/>
    <w:rsid w:val="00B94A61"/>
    <w:rPr>
      <w:rFonts w:ascii="Libre Franklin Black" w:hAnsi="Libre Franklin Black"/>
      <w:spacing w:val="-4"/>
    </w:rPr>
  </w:style>
  <w:style w:type="character" w:styleId="Sidnummer">
    <w:name w:val="page number"/>
    <w:uiPriority w:val="99"/>
    <w:semiHidden/>
    <w:rsid w:val="00761A78"/>
    <w:rPr>
      <w:rFonts w:ascii="Libre Franklin Black" w:hAnsi="Libre Franklin Black"/>
      <w:sz w:val="16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624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96241E"/>
    <w:rPr>
      <w:rFonts w:ascii="Segoe UI" w:hAnsi="Segoe UI" w:cs="Segoe UI"/>
      <w:spacing w:val="-4"/>
      <w:sz w:val="18"/>
      <w:szCs w:val="18"/>
    </w:rPr>
  </w:style>
  <w:style w:type="character" w:styleId="Hyperlnk">
    <w:name w:val="Hyperlink"/>
    <w:uiPriority w:val="99"/>
    <w:semiHidden/>
    <w:rsid w:val="00781951"/>
    <w:rPr>
      <w:color w:val="0563C1"/>
      <w:u w:val="single"/>
    </w:rPr>
  </w:style>
  <w:style w:type="character" w:styleId="Olstomnmnande">
    <w:name w:val="Unresolved Mention"/>
    <w:uiPriority w:val="99"/>
    <w:semiHidden/>
    <w:unhideWhenUsed/>
    <w:rsid w:val="00781951"/>
    <w:rPr>
      <w:color w:val="605E5C"/>
      <w:shd w:val="clear" w:color="auto" w:fill="E1DFDD"/>
    </w:rPr>
  </w:style>
  <w:style w:type="paragraph" w:styleId="Rubrik">
    <w:name w:val="Title"/>
    <w:basedOn w:val="Normal"/>
    <w:next w:val="Normal"/>
    <w:link w:val="RubrikChar"/>
    <w:uiPriority w:val="2"/>
    <w:rsid w:val="00781951"/>
    <w:pPr>
      <w:spacing w:after="800" w:line="240" w:lineRule="auto"/>
      <w:contextualSpacing/>
    </w:pPr>
    <w:rPr>
      <w:rFonts w:ascii="Libre Franklin Black" w:eastAsia="SimHei" w:hAnsi="Libre Franklin Black"/>
      <w:color w:val="ED1C24"/>
      <w:spacing w:val="-10"/>
      <w:kern w:val="28"/>
      <w:sz w:val="56"/>
      <w:szCs w:val="56"/>
    </w:rPr>
  </w:style>
  <w:style w:type="character" w:customStyle="1" w:styleId="RubrikChar">
    <w:name w:val="Rubrik Char"/>
    <w:link w:val="Rubrik"/>
    <w:uiPriority w:val="2"/>
    <w:rsid w:val="00781951"/>
    <w:rPr>
      <w:rFonts w:ascii="Libre Franklin Black" w:eastAsia="SimHei" w:hAnsi="Libre Franklin Black" w:cs="Times New Roman"/>
      <w:color w:val="ED1C24"/>
      <w:spacing w:val="-10"/>
      <w:kern w:val="28"/>
      <w:sz w:val="56"/>
      <w:szCs w:val="56"/>
    </w:rPr>
  </w:style>
  <w:style w:type="character" w:styleId="Platshllartext">
    <w:name w:val="Placeholder Text"/>
    <w:uiPriority w:val="99"/>
    <w:semiHidden/>
    <w:rsid w:val="00AA67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gnes/Vansterpartiet/MALLAR/2022_GRAFISK_FORM/MALLAR_2022/_Mallar/Officemallar/Pressmeddelande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Pressmeddelande.dotx</Template>
  <TotalTime>4</TotalTime>
  <Pages>2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Agnes Stuber</cp:lastModifiedBy>
  <cp:revision>2</cp:revision>
  <cp:lastPrinted>2018-07-18T19:20:00Z</cp:lastPrinted>
  <dcterms:created xsi:type="dcterms:W3CDTF">2026-05-06T14:21:00Z</dcterms:created>
  <dcterms:modified xsi:type="dcterms:W3CDTF">2026-05-06T14:21:00Z</dcterms:modified>
</cp:coreProperties>
</file>